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1328C9" w14:textId="342A35EE" w:rsidR="0099548A" w:rsidRPr="00C76365" w:rsidRDefault="00E478FA" w:rsidP="00C76365">
      <w:pPr>
        <w:pStyle w:val="Overskrift2"/>
      </w:pPr>
      <w:r>
        <w:t xml:space="preserve">Tilbudsskjema – </w:t>
      </w:r>
      <w:r w:rsidR="00CD4D23">
        <w:t xml:space="preserve">Rammeavtale </w:t>
      </w:r>
      <w:r w:rsidR="00A807AA">
        <w:t>IKT-rekvisita</w:t>
      </w:r>
      <w:r w:rsidR="009234A7" w:rsidRPr="6CFA81E6">
        <w:rPr>
          <w:color w:val="D74E4E" w:themeColor="accent1"/>
        </w:rPr>
        <w:t xml:space="preserve"> </w:t>
      </w:r>
    </w:p>
    <w:p w14:paraId="50D5EFBD" w14:textId="77777777" w:rsidR="00D116AE" w:rsidRPr="00D116AE" w:rsidRDefault="00D116AE" w:rsidP="00D116AE">
      <w:pPr>
        <w:spacing w:after="0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31D29" w14:paraId="606261E6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04663741" w14:textId="07854B1B" w:rsidR="0099548A" w:rsidRPr="0099548A" w:rsidRDefault="00E478FA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 xml:space="preserve">Opplysninger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231D29" w14:paraId="06F5B47A" w14:textId="77777777" w:rsidTr="002003F1">
        <w:tc>
          <w:tcPr>
            <w:tcW w:w="3539" w:type="dxa"/>
          </w:tcPr>
          <w:p w14:paraId="3952919E" w14:textId="77777777" w:rsidR="0099548A" w:rsidRPr="0099548A" w:rsidRDefault="00E478FA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2FA924CE" w14:textId="77777777" w:rsidR="0099548A" w:rsidRPr="0099548A" w:rsidRDefault="0099548A" w:rsidP="0099548A">
            <w:pPr>
              <w:spacing w:after="120"/>
            </w:pPr>
          </w:p>
        </w:tc>
      </w:tr>
      <w:tr w:rsidR="00231D29" w14:paraId="262F317D" w14:textId="77777777" w:rsidTr="002003F1">
        <w:tc>
          <w:tcPr>
            <w:tcW w:w="3539" w:type="dxa"/>
          </w:tcPr>
          <w:p w14:paraId="1B19644B" w14:textId="77777777" w:rsidR="0099548A" w:rsidRPr="0099548A" w:rsidRDefault="00E478FA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38295F06" w14:textId="77777777" w:rsidR="0099548A" w:rsidRPr="0099548A" w:rsidRDefault="0099548A" w:rsidP="0099548A">
            <w:pPr>
              <w:spacing w:after="120"/>
            </w:pPr>
          </w:p>
        </w:tc>
      </w:tr>
      <w:tr w:rsidR="00231D29" w14:paraId="76D32353" w14:textId="77777777" w:rsidTr="002003F1">
        <w:tc>
          <w:tcPr>
            <w:tcW w:w="3539" w:type="dxa"/>
          </w:tcPr>
          <w:p w14:paraId="7B8A46BF" w14:textId="77777777" w:rsidR="0099548A" w:rsidRPr="0099548A" w:rsidRDefault="00E478FA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02C91263" w14:textId="77777777" w:rsidR="0099548A" w:rsidRPr="0099548A" w:rsidRDefault="0099548A" w:rsidP="0099548A">
            <w:pPr>
              <w:spacing w:after="120"/>
            </w:pPr>
          </w:p>
        </w:tc>
      </w:tr>
      <w:tr w:rsidR="00231D29" w14:paraId="2047A7F7" w14:textId="77777777" w:rsidTr="002003F1">
        <w:tc>
          <w:tcPr>
            <w:tcW w:w="3539" w:type="dxa"/>
          </w:tcPr>
          <w:p w14:paraId="1CFF0C4F" w14:textId="77777777" w:rsidR="0099548A" w:rsidRPr="0099548A" w:rsidRDefault="00E478FA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7F88057E" w14:textId="77777777" w:rsidR="0099548A" w:rsidRPr="0099548A" w:rsidRDefault="0099548A" w:rsidP="0099548A">
            <w:pPr>
              <w:spacing w:after="120"/>
            </w:pPr>
          </w:p>
        </w:tc>
      </w:tr>
      <w:tr w:rsidR="00231D29" w14:paraId="52A2FCD3" w14:textId="77777777" w:rsidTr="002003F1">
        <w:tc>
          <w:tcPr>
            <w:tcW w:w="3539" w:type="dxa"/>
          </w:tcPr>
          <w:p w14:paraId="78036580" w14:textId="77777777" w:rsidR="0099548A" w:rsidRPr="0099548A" w:rsidRDefault="00E478FA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3559D73D" w14:textId="77777777" w:rsidR="0099548A" w:rsidRPr="0099548A" w:rsidRDefault="0099548A" w:rsidP="0099548A">
            <w:pPr>
              <w:spacing w:after="120"/>
            </w:pPr>
          </w:p>
        </w:tc>
      </w:tr>
    </w:tbl>
    <w:p w14:paraId="253C3CF7" w14:textId="5749C9E3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231D29" w14:paraId="0F1AEE81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6BF0C74E" w14:textId="1F9EF931" w:rsidR="00E86180" w:rsidRPr="00F03525" w:rsidRDefault="00E478FA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231D29" w14:paraId="315DDBE8" w14:textId="77777777" w:rsidTr="0043215C">
        <w:tc>
          <w:tcPr>
            <w:tcW w:w="3539" w:type="dxa"/>
          </w:tcPr>
          <w:p w14:paraId="173C8563" w14:textId="77777777" w:rsidR="00E86180" w:rsidRPr="00837B17" w:rsidRDefault="00E478FA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07D5D520" w14:textId="77777777" w:rsidR="00E86180" w:rsidRPr="00837B17" w:rsidRDefault="00E86180" w:rsidP="0043215C">
            <w:pPr>
              <w:spacing w:after="120"/>
            </w:pPr>
          </w:p>
        </w:tc>
      </w:tr>
      <w:tr w:rsidR="00231D29" w14:paraId="58D360D4" w14:textId="77777777" w:rsidTr="0043215C">
        <w:tc>
          <w:tcPr>
            <w:tcW w:w="3539" w:type="dxa"/>
          </w:tcPr>
          <w:p w14:paraId="78CA1E5B" w14:textId="77777777" w:rsidR="00E86180" w:rsidRPr="00837B17" w:rsidRDefault="00E478FA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7CFB8968" w14:textId="77777777" w:rsidR="00E86180" w:rsidRPr="00837B17" w:rsidRDefault="00E86180" w:rsidP="0043215C">
            <w:pPr>
              <w:spacing w:after="120"/>
            </w:pPr>
          </w:p>
        </w:tc>
      </w:tr>
      <w:tr w:rsidR="00231D29" w14:paraId="6E9DBC3A" w14:textId="77777777" w:rsidTr="0043215C">
        <w:tc>
          <w:tcPr>
            <w:tcW w:w="3539" w:type="dxa"/>
          </w:tcPr>
          <w:p w14:paraId="40367D35" w14:textId="77777777" w:rsidR="00E86180" w:rsidRPr="00837B17" w:rsidRDefault="00E478FA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056E2C14" w14:textId="77777777" w:rsidR="00E86180" w:rsidRPr="00837B17" w:rsidRDefault="00E86180" w:rsidP="0043215C">
            <w:pPr>
              <w:spacing w:after="120"/>
            </w:pPr>
          </w:p>
        </w:tc>
      </w:tr>
      <w:tr w:rsidR="00231D29" w14:paraId="700E398C" w14:textId="77777777" w:rsidTr="0043215C">
        <w:tc>
          <w:tcPr>
            <w:tcW w:w="3539" w:type="dxa"/>
          </w:tcPr>
          <w:p w14:paraId="344AE96B" w14:textId="77777777" w:rsidR="00E86180" w:rsidRPr="00837B17" w:rsidRDefault="00E478FA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38E97A86" w14:textId="77777777" w:rsidR="00E86180" w:rsidRPr="00837B17" w:rsidRDefault="00E86180" w:rsidP="0043215C">
            <w:pPr>
              <w:spacing w:after="120"/>
            </w:pPr>
          </w:p>
        </w:tc>
      </w:tr>
    </w:tbl>
    <w:p w14:paraId="5EF4AF2A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231D29" w14:paraId="208798BB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A46FDE8" w14:textId="30CA90FD" w:rsidR="0099548A" w:rsidRPr="007E5C12" w:rsidRDefault="00E478FA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231D29" w14:paraId="33FDB6DB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CFB038C" w14:textId="77777777" w:rsidR="0099548A" w:rsidRPr="00821B2D" w:rsidRDefault="00E478FA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4C3BB86" w14:textId="77777777" w:rsidR="0099548A" w:rsidRPr="00821B2D" w:rsidRDefault="0099548A" w:rsidP="00B952B0"/>
        </w:tc>
      </w:tr>
      <w:tr w:rsidR="00231D29" w14:paraId="59FFCE92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75CCBB9" w14:textId="77777777" w:rsidR="0099548A" w:rsidRPr="00821B2D" w:rsidRDefault="00E478FA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E003BB8" w14:textId="77777777" w:rsidR="0099548A" w:rsidRPr="00821B2D" w:rsidRDefault="0099548A" w:rsidP="00B952B0"/>
        </w:tc>
      </w:tr>
      <w:tr w:rsidR="00231D29" w14:paraId="3906D7FF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A490E1" w14:textId="77777777" w:rsidR="0099548A" w:rsidRPr="00821B2D" w:rsidRDefault="00E478FA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556D969" w14:textId="76213076" w:rsidR="0099548A" w:rsidRPr="00821B2D" w:rsidRDefault="00C51853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478FA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E478FA" w:rsidRPr="00821B2D">
              <w:t xml:space="preserve"> Fullmakt i kraft av stillingen</w:t>
            </w:r>
          </w:p>
          <w:p w14:paraId="7FDF6A88" w14:textId="63C966D4" w:rsidR="0099548A" w:rsidRPr="00821B2D" w:rsidRDefault="00C51853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E478FA" w:rsidRPr="00821B2D">
              <w:t xml:space="preserve"> Skriftlig fullmakt ligger ved</w:t>
            </w:r>
          </w:p>
        </w:tc>
      </w:tr>
    </w:tbl>
    <w:p w14:paraId="0BBFE5BB" w14:textId="15DD9702" w:rsidR="00E86180" w:rsidRDefault="00E86180" w:rsidP="007B4FF2">
      <w:pPr>
        <w:rPr>
          <w:rStyle w:val="Utheving"/>
          <w:i w:val="0"/>
          <w:iCs w:val="0"/>
        </w:rPr>
      </w:pPr>
    </w:p>
    <w:p w14:paraId="70F6D9DA" w14:textId="77777777" w:rsidR="00E86180" w:rsidRDefault="00E478FA">
      <w:pPr>
        <w:jc w:val="left"/>
        <w:rPr>
          <w:rStyle w:val="Utheving"/>
          <w:i w:val="0"/>
          <w:iCs w:val="0"/>
        </w:rPr>
      </w:pPr>
      <w:r>
        <w:rPr>
          <w:rStyle w:val="Utheving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31D29" w14:paraId="2B852B19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64910BF9" w14:textId="6628F8A0" w:rsidR="00E86180" w:rsidRPr="00DE537E" w:rsidRDefault="00E478FA" w:rsidP="0043215C">
            <w:r w:rsidRPr="0099548A">
              <w:rPr>
                <w:b/>
                <w:bCs/>
              </w:rPr>
              <w:lastRenderedPageBreak/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231D29" w14:paraId="4A3CCA9A" w14:textId="77777777" w:rsidTr="00E86180">
        <w:trPr>
          <w:cantSplit/>
        </w:trPr>
        <w:tc>
          <w:tcPr>
            <w:tcW w:w="9060" w:type="dxa"/>
            <w:gridSpan w:val="2"/>
          </w:tcPr>
          <w:p w14:paraId="2ED3172E" w14:textId="77777777" w:rsidR="00E86180" w:rsidRPr="00821B2D" w:rsidRDefault="00E478FA" w:rsidP="0043215C">
            <w:pPr>
              <w:spacing w:after="120"/>
            </w:pPr>
            <w:r w:rsidRPr="00821B2D"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7DC3D72A" w14:textId="0835C07E" w:rsidR="007C741F" w:rsidRDefault="00E478FA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20D5EEF4" w14:textId="5E5D141C" w:rsidR="00E86180" w:rsidRPr="00821B2D" w:rsidRDefault="00E478FA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231D29" w14:paraId="7FC3685E" w14:textId="77777777" w:rsidTr="00E86180">
        <w:trPr>
          <w:cantSplit/>
        </w:trPr>
        <w:tc>
          <w:tcPr>
            <w:tcW w:w="3539" w:type="dxa"/>
          </w:tcPr>
          <w:p w14:paraId="1935461F" w14:textId="77777777" w:rsidR="00E86180" w:rsidRPr="00821B2D" w:rsidRDefault="00E478FA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2BCFD460" w14:textId="77777777" w:rsidR="00E86180" w:rsidRPr="00821B2D" w:rsidRDefault="00C51853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478FA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E478FA" w:rsidRPr="00821B2D">
              <w:t xml:space="preserve"> Ja</w:t>
            </w:r>
          </w:p>
          <w:p w14:paraId="5F133ACB" w14:textId="77777777" w:rsidR="00E86180" w:rsidRPr="00821B2D" w:rsidRDefault="00C51853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478FA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E478FA" w:rsidRPr="00821B2D">
              <w:t xml:space="preserve"> Nei</w:t>
            </w:r>
          </w:p>
        </w:tc>
      </w:tr>
      <w:tr w:rsidR="00231D29" w14:paraId="2568473B" w14:textId="77777777" w:rsidTr="00E86180">
        <w:trPr>
          <w:cantSplit/>
        </w:trPr>
        <w:tc>
          <w:tcPr>
            <w:tcW w:w="3539" w:type="dxa"/>
          </w:tcPr>
          <w:p w14:paraId="0687CA33" w14:textId="77777777" w:rsidR="00E86180" w:rsidRPr="00A74ECC" w:rsidRDefault="00E478FA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2264B74F" w14:textId="0D3FEF85" w:rsidR="00E86180" w:rsidRPr="00821B2D" w:rsidRDefault="00E478FA" w:rsidP="008E3B10">
            <w:pPr>
              <w:pStyle w:val="Listeavsnitt"/>
            </w:pPr>
            <w:r w:rsidRPr="00821B2D">
              <w:t>Hvilke opplysninger gjelder det?</w:t>
            </w:r>
          </w:p>
          <w:p w14:paraId="0CD90EB2" w14:textId="77777777" w:rsidR="00E86180" w:rsidRPr="00821B2D" w:rsidRDefault="00E478FA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7E157097" w14:textId="77777777" w:rsidR="00E86180" w:rsidRPr="00821B2D" w:rsidRDefault="00E478FA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178D5E53" w14:textId="77777777" w:rsidR="00E86180" w:rsidRPr="00821B2D" w:rsidRDefault="00E86180" w:rsidP="0043215C">
            <w:pPr>
              <w:spacing w:after="120"/>
            </w:pPr>
          </w:p>
        </w:tc>
      </w:tr>
    </w:tbl>
    <w:p w14:paraId="557780B2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231D29" w14:paraId="19C2F673" w14:textId="77777777" w:rsidTr="17DBF25D">
        <w:trPr>
          <w:cantSplit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031A0F20" w14:textId="6C581234" w:rsidR="0099548A" w:rsidRPr="008C16FF" w:rsidRDefault="00E478FA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231D29" w14:paraId="2A4AEA2B" w14:textId="77777777" w:rsidTr="17DBF25D">
        <w:trPr>
          <w:cantSplit/>
          <w:trHeight w:val="1213"/>
        </w:trPr>
        <w:tc>
          <w:tcPr>
            <w:tcW w:w="9060" w:type="dxa"/>
            <w:gridSpan w:val="2"/>
          </w:tcPr>
          <w:p w14:paraId="4B1C4705" w14:textId="77777777" w:rsidR="005217BF" w:rsidRDefault="00E478FA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BFBE9F4" w14:textId="5AA6D4FF" w:rsidR="0099548A" w:rsidRPr="00821B2D" w:rsidRDefault="00E478FA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231D29" w14:paraId="2AD3795C" w14:textId="77777777" w:rsidTr="17DBF25D">
        <w:trPr>
          <w:cantSplit/>
        </w:trPr>
        <w:tc>
          <w:tcPr>
            <w:tcW w:w="3539" w:type="dxa"/>
          </w:tcPr>
          <w:p w14:paraId="170633C3" w14:textId="32365ECD" w:rsidR="0099548A" w:rsidRPr="00821B2D" w:rsidRDefault="00E478FA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44C97198" w14:textId="77777777" w:rsidR="00821B2D" w:rsidRPr="00821B2D" w:rsidRDefault="00C51853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478FA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E478FA" w:rsidRPr="00821B2D">
              <w:rPr>
                <w:sz w:val="20"/>
                <w:szCs w:val="20"/>
              </w:rPr>
              <w:t xml:space="preserve"> Ja</w:t>
            </w:r>
          </w:p>
          <w:p w14:paraId="69A99C06" w14:textId="7F17BBB1" w:rsidR="0099548A" w:rsidRPr="00821B2D" w:rsidRDefault="00C51853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478FA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E478FA"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231D29" w14:paraId="6A44AE56" w14:textId="77777777" w:rsidTr="17DBF25D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2" w:themeFillShade="F2"/>
          </w:tcPr>
          <w:p w14:paraId="0DE37679" w14:textId="227BBA8E" w:rsidR="0099548A" w:rsidRPr="00A55945" w:rsidRDefault="00E478FA" w:rsidP="17DBF25D">
            <w:pPr>
              <w:rPr>
                <w:i/>
                <w:iCs/>
                <w:sz w:val="20"/>
                <w:szCs w:val="20"/>
              </w:rPr>
            </w:pPr>
            <w:r w:rsidRPr="17DBF25D">
              <w:rPr>
                <w:i/>
                <w:iCs/>
                <w:sz w:val="20"/>
                <w:szCs w:val="20"/>
              </w:rPr>
              <w:t>Hvis «Ja» på spørsmålet over, skal avvik</w:t>
            </w:r>
            <w:r w:rsidR="64D34E54" w:rsidRPr="17DBF25D">
              <w:rPr>
                <w:i/>
                <w:iCs/>
                <w:sz w:val="20"/>
                <w:szCs w:val="20"/>
              </w:rPr>
              <w:t xml:space="preserve"> </w:t>
            </w:r>
            <w:r w:rsidRPr="17DBF25D">
              <w:rPr>
                <w:i/>
                <w:iCs/>
                <w:sz w:val="20"/>
                <w:szCs w:val="20"/>
              </w:rPr>
              <w:t xml:space="preserve">føres i </w:t>
            </w:r>
            <w:r w:rsidRPr="008E3B10">
              <w:rPr>
                <w:i/>
                <w:iCs/>
                <w:sz w:val="20"/>
                <w:szCs w:val="20"/>
              </w:rPr>
              <w:t xml:space="preserve">Vedlegg </w:t>
            </w:r>
            <w:r w:rsidR="008E3B10" w:rsidRPr="008E3B10">
              <w:rPr>
                <w:i/>
                <w:iCs/>
                <w:sz w:val="20"/>
                <w:szCs w:val="20"/>
              </w:rPr>
              <w:t>3</w:t>
            </w:r>
            <w:r w:rsidRPr="008E3B10">
              <w:rPr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7289D642" w14:textId="77777777" w:rsidR="0099548A" w:rsidRDefault="0099548A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5158"/>
        <w:gridCol w:w="3902"/>
      </w:tblGrid>
      <w:tr w:rsidR="00231D29" w14:paraId="19CF11F1" w14:textId="77777777" w:rsidTr="002003F1">
        <w:tc>
          <w:tcPr>
            <w:tcW w:w="9060" w:type="dxa"/>
            <w:gridSpan w:val="2"/>
            <w:shd w:val="clear" w:color="auto" w:fill="F2F2F2" w:themeFill="background1" w:themeFillShade="F2"/>
          </w:tcPr>
          <w:p w14:paraId="318D6E59" w14:textId="77777777" w:rsidR="005A16C5" w:rsidRPr="005A16C5" w:rsidRDefault="00E478FA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231D29" w14:paraId="24380B01" w14:textId="77777777" w:rsidTr="002003F1">
        <w:tc>
          <w:tcPr>
            <w:tcW w:w="9060" w:type="dxa"/>
            <w:gridSpan w:val="2"/>
          </w:tcPr>
          <w:p w14:paraId="37F01A93" w14:textId="77777777" w:rsidR="005A16C5" w:rsidRPr="00821B2D" w:rsidRDefault="00E478FA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113852F2" w14:textId="7471CBCB" w:rsidR="005A16C5" w:rsidRPr="00821B2D" w:rsidRDefault="00E478FA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38D2C3B7" w14:textId="61326F76" w:rsidR="005A16C5" w:rsidRPr="00821B2D" w:rsidRDefault="00E478FA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08AB06FF" w14:textId="73BC5D27" w:rsidR="005A16C5" w:rsidRPr="00821B2D" w:rsidRDefault="00E478FA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231D29" w14:paraId="5C2D81C7" w14:textId="77777777" w:rsidTr="002003F1">
        <w:tc>
          <w:tcPr>
            <w:tcW w:w="9060" w:type="dxa"/>
            <w:gridSpan w:val="2"/>
            <w:shd w:val="clear" w:color="auto" w:fill="F2F2F2" w:themeFill="background1" w:themeFillShade="F2"/>
          </w:tcPr>
          <w:p w14:paraId="150AD8D8" w14:textId="72822C7E" w:rsidR="005A16C5" w:rsidRPr="00821B2D" w:rsidRDefault="00E478FA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231D29" w14:paraId="48C6980C" w14:textId="77777777" w:rsidTr="002003F1">
        <w:tc>
          <w:tcPr>
            <w:tcW w:w="5158" w:type="dxa"/>
          </w:tcPr>
          <w:p w14:paraId="58D888AE" w14:textId="0E3DC03F" w:rsidR="005A16C5" w:rsidRPr="005A16C5" w:rsidRDefault="00E478FA" w:rsidP="00A74ECC">
            <w:pPr>
              <w:spacing w:after="120"/>
              <w:jc w:val="left"/>
            </w:pPr>
            <w:r w:rsidRPr="005A16C5">
              <w:lastRenderedPageBreak/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>vordan er kontrakten tenkt fordelt mellom partene i den samarbeidende konstellasjonen?</w:t>
            </w:r>
          </w:p>
          <w:p w14:paraId="06006FCE" w14:textId="77777777" w:rsidR="005A16C5" w:rsidRPr="005A16C5" w:rsidRDefault="00E478FA" w:rsidP="00A74ECC">
            <w:pPr>
              <w:spacing w:after="120"/>
              <w:jc w:val="left"/>
            </w:pPr>
            <w:r w:rsidRPr="0080445C">
              <w:t>Se også signert(e) forpliktelseserklæring(er) for tydeliggjøring av hva samarbeidet omfatter.</w:t>
            </w:r>
          </w:p>
        </w:tc>
        <w:tc>
          <w:tcPr>
            <w:tcW w:w="3902" w:type="dxa"/>
          </w:tcPr>
          <w:p w14:paraId="59CDD739" w14:textId="77777777" w:rsidR="005A16C5" w:rsidRPr="005A16C5" w:rsidRDefault="005A16C5" w:rsidP="005A16C5">
            <w:pPr>
              <w:spacing w:after="120"/>
            </w:pPr>
          </w:p>
        </w:tc>
      </w:tr>
      <w:tr w:rsidR="00231D29" w14:paraId="473E500B" w14:textId="77777777" w:rsidTr="002003F1">
        <w:tc>
          <w:tcPr>
            <w:tcW w:w="9060" w:type="dxa"/>
            <w:gridSpan w:val="2"/>
            <w:shd w:val="clear" w:color="auto" w:fill="F2F2F2" w:themeFill="background1" w:themeFillShade="F2"/>
          </w:tcPr>
          <w:p w14:paraId="21714784" w14:textId="77777777" w:rsidR="005A16C5" w:rsidRDefault="00E478FA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  <w:p w14:paraId="05C3E53F" w14:textId="327D8FE1" w:rsidR="00C8750B" w:rsidRPr="00CF6C1E" w:rsidRDefault="00CF6C1E" w:rsidP="00A74ECC">
            <w:pPr>
              <w:spacing w:after="120"/>
              <w:jc w:val="left"/>
            </w:pPr>
            <w:r>
              <w:t>U</w:t>
            </w:r>
            <w:r w:rsidR="00C8750B" w:rsidRPr="00CF6C1E">
              <w:t xml:space="preserve">nderleverandører og del av kontrakten tiltenkt utført </w:t>
            </w:r>
            <w:r w:rsidRPr="00CF6C1E">
              <w:t xml:space="preserve">skal fylles ut i Vedlegg 5 </w:t>
            </w:r>
            <w:r w:rsidR="00111662">
              <w:t>–</w:t>
            </w:r>
            <w:r w:rsidRPr="00CF6C1E">
              <w:t xml:space="preserve"> Underleverandører</w:t>
            </w:r>
            <w:r w:rsidR="00111662">
              <w:t>.</w:t>
            </w:r>
          </w:p>
        </w:tc>
      </w:tr>
    </w:tbl>
    <w:p w14:paraId="38AF20E3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231D29" w14:paraId="651D63CC" w14:textId="77777777" w:rsidTr="17DBF25D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</w:tcPr>
          <w:p w14:paraId="12BC83EA" w14:textId="62DC3252" w:rsidR="00231906" w:rsidRPr="00231906" w:rsidRDefault="00E478FA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231D29" w14:paraId="6483AB87" w14:textId="77777777" w:rsidTr="17DBF25D">
        <w:trPr>
          <w:cantSplit/>
          <w:trHeight w:val="936"/>
        </w:trPr>
        <w:tc>
          <w:tcPr>
            <w:tcW w:w="9062" w:type="dxa"/>
            <w:gridSpan w:val="2"/>
          </w:tcPr>
          <w:p w14:paraId="338A875D" w14:textId="3B6C8BBC" w:rsidR="00231906" w:rsidRPr="00E3035F" w:rsidRDefault="00E478FA" w:rsidP="00613FE8">
            <w:pPr>
              <w:spacing w:after="120"/>
            </w:pPr>
            <w:r w:rsidRPr="00E3035F">
              <w:t xml:space="preserve">Vi </w:t>
            </w:r>
            <w:r w:rsidR="00821B2D" w:rsidRPr="00E3035F">
              <w:t>leverer med dette</w:t>
            </w:r>
            <w:r w:rsidRPr="00E3035F">
              <w:t xml:space="preserve"> tilbud </w:t>
            </w:r>
            <w:r w:rsidR="00821B2D" w:rsidRPr="00E3035F">
              <w:t>i konkurransen om</w:t>
            </w:r>
            <w:r w:rsidRPr="00E3035F">
              <w:t xml:space="preserve"> </w:t>
            </w:r>
            <w:r w:rsidR="0013443F">
              <w:t xml:space="preserve">Rammeavtale </w:t>
            </w:r>
            <w:r w:rsidR="00A807AA">
              <w:t>IKT-rekvisita</w:t>
            </w:r>
            <w:r w:rsidRPr="00E3035F">
              <w:t>.</w:t>
            </w:r>
          </w:p>
          <w:p w14:paraId="6477D718" w14:textId="4E3976E6" w:rsidR="00231906" w:rsidRPr="00E3035F" w:rsidRDefault="00E478FA" w:rsidP="00613FE8">
            <w:pPr>
              <w:spacing w:after="120"/>
            </w:pPr>
            <w:r w:rsidRPr="00E3035F">
              <w:t xml:space="preserve">Vi vedstår oss tilbudet til og med </w:t>
            </w:r>
            <w:sdt>
              <w:sdtPr>
                <w:id w:val="457458650"/>
                <w:placeholder>
                  <w:docPart w:val="2B56940EB8334865AC8ADC858C07BACF"/>
                </w:placeholder>
                <w:date w:fullDate="2026-12-14T00:00:00Z">
                  <w:dateFormat w:val="dd.MM.yyyy"/>
                  <w:lid w:val="nb-NO"/>
                  <w:storeMappedDataAs w:val="dateTime"/>
                  <w:calendar w:val="gregorian"/>
                </w:date>
              </w:sdtPr>
              <w:sdtEndPr/>
              <w:sdtContent>
                <w:r w:rsidR="0013443F">
                  <w:t>14.12.2026</w:t>
                </w:r>
              </w:sdtContent>
            </w:sdt>
            <w:r w:rsidR="00821B2D" w:rsidRPr="00E3035F">
              <w:t>.</w:t>
            </w:r>
          </w:p>
        </w:tc>
      </w:tr>
      <w:tr w:rsidR="00231D29" w14:paraId="1B710881" w14:textId="77777777" w:rsidTr="17DBF25D">
        <w:trPr>
          <w:cantSplit/>
        </w:trPr>
        <w:tc>
          <w:tcPr>
            <w:tcW w:w="3539" w:type="dxa"/>
          </w:tcPr>
          <w:p w14:paraId="2A5844E4" w14:textId="77777777" w:rsidR="00231906" w:rsidRPr="00DE537E" w:rsidRDefault="00E478FA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1757B96B" w14:textId="77777777" w:rsidR="00231906" w:rsidRPr="00DE537E" w:rsidRDefault="00231906" w:rsidP="00613FE8">
            <w:pPr>
              <w:spacing w:after="120"/>
            </w:pPr>
          </w:p>
        </w:tc>
      </w:tr>
      <w:tr w:rsidR="00231D29" w14:paraId="2F6748FF" w14:textId="77777777" w:rsidTr="17DBF25D">
        <w:trPr>
          <w:cantSplit/>
          <w:trHeight w:val="610"/>
        </w:trPr>
        <w:tc>
          <w:tcPr>
            <w:tcW w:w="3539" w:type="dxa"/>
          </w:tcPr>
          <w:p w14:paraId="5A5FED0A" w14:textId="77777777" w:rsidR="00231906" w:rsidRPr="00DE537E" w:rsidRDefault="00E478FA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2D1590F8" w14:textId="77777777" w:rsidR="00231906" w:rsidRPr="00DE537E" w:rsidRDefault="00231906" w:rsidP="00613FE8">
            <w:pPr>
              <w:spacing w:after="120"/>
            </w:pPr>
          </w:p>
        </w:tc>
      </w:tr>
    </w:tbl>
    <w:p w14:paraId="07142668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F323EE" w14:textId="77777777" w:rsidR="00C51853" w:rsidRDefault="00C51853" w:rsidP="00186E6B">
      <w:r>
        <w:separator/>
      </w:r>
    </w:p>
    <w:p w14:paraId="6EB62F16" w14:textId="77777777" w:rsidR="00C51853" w:rsidRDefault="00C51853" w:rsidP="00186E6B"/>
    <w:p w14:paraId="5E393FB9" w14:textId="77777777" w:rsidR="00C51853" w:rsidRDefault="00C51853" w:rsidP="00186E6B"/>
    <w:p w14:paraId="554E893A" w14:textId="77777777" w:rsidR="00C51853" w:rsidRDefault="00C51853" w:rsidP="00186E6B"/>
  </w:endnote>
  <w:endnote w:type="continuationSeparator" w:id="0">
    <w:p w14:paraId="52F3FC4E" w14:textId="77777777" w:rsidR="00C51853" w:rsidRDefault="00C51853" w:rsidP="00186E6B">
      <w:r>
        <w:continuationSeparator/>
      </w:r>
    </w:p>
    <w:p w14:paraId="75231DBD" w14:textId="77777777" w:rsidR="00C51853" w:rsidRDefault="00C51853" w:rsidP="00186E6B"/>
    <w:p w14:paraId="5F38E0F5" w14:textId="77777777" w:rsidR="00C51853" w:rsidRDefault="00C51853" w:rsidP="00186E6B"/>
    <w:p w14:paraId="241AF63D" w14:textId="77777777" w:rsidR="00C51853" w:rsidRDefault="00C51853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FE4C9D48-67B5-4E78-858B-B795FD0BA89A}"/>
    <w:embedBold r:id="rId2" w:fontKey="{A17A9083-FB49-40B7-A455-1CD6D5612082}"/>
    <w:embedItalic r:id="rId3" w:fontKey="{294341D8-20E3-4E64-9E0B-642D36B333B0}"/>
    <w:embedBoldItalic r:id="rId4" w:fontKey="{30280B10-5F47-49FA-96E2-D1D9DA8E03C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C19F463-6CD9-4543-80C5-7EF7EFE6814B}"/>
    <w:embedBold r:id="rId6" w:fontKey="{22D44718-B63F-4794-A2CF-2D0AE3960A71}"/>
    <w:embedItalic r:id="rId7" w:fontKey="{92C14151-E2C3-4DAE-821C-7EC7EFB24865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FFB6C789-66FD-43D4-ADCE-8CBBF54A00B0}"/>
    <w:embedBold r:id="rId9" w:fontKey="{EEF39384-CA9A-45AA-96D5-5D797CD4C10C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788D5F35-CD38-4564-A8BD-8D2E70268CB5}"/>
    <w:embedItalic r:id="rId11" w:fontKey="{BD2A553B-8047-457E-8F37-0AD096BCA59A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D281D48D-1AC4-4211-B268-E5C0383442F6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B7559C5F-6B50-448F-AE94-BF907B8773BD}"/>
    <w:embedItalic r:id="rId14" w:fontKey="{A9D2C19F-0F79-419E-AC34-AEFACD997D5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B15C7594-B1EA-4736-9407-D4CD0160F242}"/>
    <w:embedBold r:id="rId16" w:fontKey="{7DE32C4E-65EC-46EF-8741-087A51EF93D4}"/>
    <w:embedItalic r:id="rId17" w:fontKey="{260610BD-C2E5-4407-B97B-6BE5BF99CA14}"/>
    <w:embedBoldItalic r:id="rId18" w:fontKey="{95768007-8079-4E5D-B31A-3D03D64FD51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5188A2B0-D1BA-413B-8041-D33EC29B147C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164D342D-4BB5-4F3E-8612-F84C4BF0BA8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F2ED8325-D790-426E-A4DD-DEF3F18794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31D29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E478FA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231D29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E478FA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74153D" w14:textId="77777777" w:rsidR="00C51853" w:rsidRDefault="00C51853" w:rsidP="00186E6B">
      <w:r>
        <w:separator/>
      </w:r>
    </w:p>
    <w:p w14:paraId="6B5FBBB2" w14:textId="77777777" w:rsidR="00C51853" w:rsidRDefault="00C51853" w:rsidP="00186E6B"/>
    <w:p w14:paraId="52B08324" w14:textId="77777777" w:rsidR="00C51853" w:rsidRDefault="00C51853" w:rsidP="00186E6B"/>
  </w:footnote>
  <w:footnote w:type="continuationSeparator" w:id="0">
    <w:p w14:paraId="1F723422" w14:textId="77777777" w:rsidR="00C51853" w:rsidRDefault="00C51853" w:rsidP="00186E6B">
      <w:r>
        <w:continuationSeparator/>
      </w:r>
    </w:p>
    <w:p w14:paraId="7B46BDE9" w14:textId="77777777" w:rsidR="00C51853" w:rsidRDefault="00C51853" w:rsidP="00186E6B"/>
    <w:p w14:paraId="63F0915F" w14:textId="77777777" w:rsidR="00C51853" w:rsidRDefault="00C51853" w:rsidP="00186E6B"/>
    <w:p w14:paraId="1F05E1EC" w14:textId="77777777" w:rsidR="00C51853" w:rsidRDefault="00C51853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14DCE61C" w:rsidR="00DF22C7" w:rsidRPr="007F3BB2" w:rsidRDefault="009234A7" w:rsidP="009234A7">
    <w:pPr>
      <w:pStyle w:val="Topp-ogbunntekst"/>
      <w:jc w:val="right"/>
      <w:rPr>
        <w:sz w:val="14"/>
        <w:szCs w:val="14"/>
      </w:rPr>
    </w:pPr>
    <w:r>
      <w:rPr>
        <w:noProof/>
        <w:sz w:val="14"/>
        <w:szCs w:val="14"/>
      </w:rPr>
      <w:drawing>
        <wp:inline distT="0" distB="0" distL="0" distR="0" wp14:anchorId="79747E36" wp14:editId="5ABAEA7E">
          <wp:extent cx="1562318" cy="523948"/>
          <wp:effectExtent l="0" t="0" r="0" b="9525"/>
          <wp:docPr id="1308220071" name="Bilde 2" descr="Et bilde som inneholder Font, logo, Grafikk, hvit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20071" name="Bilde 2" descr="Et bilde som inneholder Font, logo, Grafikk, hvit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2318" cy="52394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3ACFA64" w14:textId="0209CBE1" w:rsidR="00E9590A" w:rsidRPr="00CD095F" w:rsidRDefault="00E61D3B" w:rsidP="009748AF">
    <w:pPr>
      <w:jc w:val="left"/>
      <w:rPr>
        <w:sz w:val="18"/>
        <w:szCs w:val="18"/>
      </w:rPr>
    </w:pPr>
    <w:r w:rsidRPr="00CD095F">
      <w:rPr>
        <w:sz w:val="18"/>
        <w:szCs w:val="18"/>
      </w:rPr>
      <w:t>Rammeavtale</w:t>
    </w:r>
    <w:r w:rsidR="009234A7" w:rsidRPr="00CD095F">
      <w:rPr>
        <w:sz w:val="18"/>
        <w:szCs w:val="18"/>
      </w:rPr>
      <w:t xml:space="preserve"> </w:t>
    </w:r>
    <w:r w:rsidR="00A807AA" w:rsidRPr="00CD095F">
      <w:rPr>
        <w:sz w:val="18"/>
        <w:szCs w:val="18"/>
      </w:rPr>
      <w:t>IKT-rekvisita</w:t>
    </w:r>
    <w:r w:rsidR="009234A7" w:rsidRPr="00CD095F">
      <w:rPr>
        <w:sz w:val="18"/>
        <w:szCs w:val="18"/>
      </w:rPr>
      <w:t xml:space="preserve"> </w:t>
    </w:r>
    <w:r w:rsidR="00E478FA" w:rsidRPr="00CD095F">
      <w:rPr>
        <w:sz w:val="18"/>
        <w:szCs w:val="18"/>
      </w:rPr>
      <w:br/>
      <w:t xml:space="preserve">Vedlegg </w:t>
    </w:r>
    <w:r w:rsidR="00C76365" w:rsidRPr="00CD095F">
      <w:rPr>
        <w:sz w:val="18"/>
        <w:szCs w:val="18"/>
      </w:rPr>
      <w:t>1</w:t>
    </w:r>
    <w:r w:rsidR="00E478FA" w:rsidRPr="00CD095F">
      <w:rPr>
        <w:sz w:val="18"/>
        <w:szCs w:val="18"/>
      </w:rPr>
      <w:t xml:space="preserve"> </w:t>
    </w:r>
    <w:r w:rsidR="00867D0A" w:rsidRPr="00CD095F">
      <w:rPr>
        <w:sz w:val="18"/>
        <w:szCs w:val="18"/>
      </w:rPr>
      <w:t xml:space="preserve">– </w:t>
    </w:r>
    <w:r w:rsidR="00E478FA" w:rsidRPr="00CD095F">
      <w:rPr>
        <w:sz w:val="18"/>
        <w:szCs w:val="18"/>
      </w:rPr>
      <w:t>Tilbudsskjema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418039E4" w:rsidR="00DF22C7" w:rsidRPr="007F3BB2" w:rsidRDefault="00CD4D23" w:rsidP="00CD4D23">
    <w:pPr>
      <w:pStyle w:val="Topp-ogbunntekst"/>
      <w:jc w:val="right"/>
      <w:rPr>
        <w:sz w:val="14"/>
        <w:szCs w:val="14"/>
      </w:rPr>
    </w:pPr>
    <w:r>
      <w:rPr>
        <w:noProof/>
        <w:sz w:val="14"/>
        <w:szCs w:val="14"/>
      </w:rPr>
      <w:drawing>
        <wp:inline distT="0" distB="0" distL="0" distR="0" wp14:anchorId="0AF305E0" wp14:editId="658E8A81">
          <wp:extent cx="1388839" cy="465982"/>
          <wp:effectExtent l="0" t="0" r="1905" b="0"/>
          <wp:docPr id="239601502" name="Bilde 1" descr="Et bilde som inneholder Font, logo, Grafikk, hvit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9601502" name="Bilde 1" descr="Et bilde som inneholder Font, logo, Grafikk, hvit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06894" cy="4720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D59E72A" w14:textId="0F548E4F" w:rsidR="00DF22C7" w:rsidRPr="00CD095F" w:rsidRDefault="00E61D3B" w:rsidP="0099548A">
    <w:pPr>
      <w:jc w:val="left"/>
      <w:rPr>
        <w:sz w:val="18"/>
        <w:szCs w:val="18"/>
      </w:rPr>
    </w:pPr>
    <w:r w:rsidRPr="00CD095F">
      <w:rPr>
        <w:sz w:val="18"/>
        <w:szCs w:val="18"/>
      </w:rPr>
      <w:t>Rammeavtale</w:t>
    </w:r>
    <w:r w:rsidR="00CD4D23" w:rsidRPr="00CD095F">
      <w:rPr>
        <w:sz w:val="18"/>
        <w:szCs w:val="18"/>
      </w:rPr>
      <w:t xml:space="preserve"> </w:t>
    </w:r>
    <w:r w:rsidR="00A807AA" w:rsidRPr="00CD095F">
      <w:rPr>
        <w:sz w:val="18"/>
        <w:szCs w:val="18"/>
      </w:rPr>
      <w:t>IKT-rekvisita</w:t>
    </w:r>
    <w:r w:rsidR="00CD4D23" w:rsidRPr="00CD095F">
      <w:rPr>
        <w:sz w:val="18"/>
        <w:szCs w:val="18"/>
      </w:rPr>
      <w:t xml:space="preserve"> </w:t>
    </w:r>
    <w:r w:rsidR="00E478FA" w:rsidRPr="00CD095F">
      <w:rPr>
        <w:sz w:val="18"/>
        <w:szCs w:val="18"/>
      </w:rPr>
      <w:br/>
      <w:t xml:space="preserve">Vedlegg </w:t>
    </w:r>
    <w:r w:rsidR="00C76365" w:rsidRPr="00CD095F">
      <w:rPr>
        <w:sz w:val="18"/>
        <w:szCs w:val="18"/>
      </w:rPr>
      <w:t>1</w:t>
    </w:r>
    <w:r w:rsidR="00E478FA" w:rsidRPr="00CD095F">
      <w:rPr>
        <w:color w:val="D74E4E" w:themeColor="accent1"/>
        <w:sz w:val="18"/>
        <w:szCs w:val="18"/>
      </w:rPr>
      <w:t xml:space="preserve"> </w:t>
    </w:r>
    <w:r w:rsidR="00867D0A" w:rsidRPr="00CD095F">
      <w:rPr>
        <w:sz w:val="18"/>
        <w:szCs w:val="18"/>
      </w:rPr>
      <w:t>–</w:t>
    </w:r>
    <w:r w:rsidR="00E478FA" w:rsidRPr="00CD095F">
      <w:rPr>
        <w:sz w:val="18"/>
        <w:szCs w:val="18"/>
      </w:rPr>
      <w:t xml:space="preserve"> Tilbudsskjema</w:t>
    </w:r>
  </w:p>
  <w:p w14:paraId="4A1C40FB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B0183314"/>
    <w:lvl w:ilvl="0" w:tplc="0136EFFA">
      <w:start w:val="1"/>
      <w:numFmt w:val="decimal"/>
      <w:pStyle w:val="Listeavsnitt"/>
      <w:lvlText w:val="%1."/>
      <w:lvlJc w:val="left"/>
      <w:pPr>
        <w:ind w:left="720" w:hanging="360"/>
      </w:pPr>
      <w:rPr>
        <w:rFonts w:ascii="Open Sans" w:eastAsia="Times New Roman" w:hAnsi="Open Sans" w:cs="Open Sans"/>
        <w:b/>
        <w:i w:val="0"/>
        <w:color w:val="D74E4E"/>
      </w:rPr>
    </w:lvl>
    <w:lvl w:ilvl="1" w:tplc="8988BBC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EDEBE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CAE74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63E735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F00B1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5EFB7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B04190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E7C740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F87EA3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50508A" w:tentative="1">
      <w:start w:val="1"/>
      <w:numFmt w:val="lowerLetter"/>
      <w:lvlText w:val="%2."/>
      <w:lvlJc w:val="left"/>
      <w:pPr>
        <w:ind w:left="1440" w:hanging="360"/>
      </w:pPr>
    </w:lvl>
    <w:lvl w:ilvl="2" w:tplc="2268352A" w:tentative="1">
      <w:start w:val="1"/>
      <w:numFmt w:val="lowerRoman"/>
      <w:lvlText w:val="%3."/>
      <w:lvlJc w:val="right"/>
      <w:pPr>
        <w:ind w:left="2160" w:hanging="180"/>
      </w:pPr>
    </w:lvl>
    <w:lvl w:ilvl="3" w:tplc="E006DDFC" w:tentative="1">
      <w:start w:val="1"/>
      <w:numFmt w:val="decimal"/>
      <w:lvlText w:val="%4."/>
      <w:lvlJc w:val="left"/>
      <w:pPr>
        <w:ind w:left="2880" w:hanging="360"/>
      </w:pPr>
    </w:lvl>
    <w:lvl w:ilvl="4" w:tplc="A732B9B8" w:tentative="1">
      <w:start w:val="1"/>
      <w:numFmt w:val="lowerLetter"/>
      <w:lvlText w:val="%5."/>
      <w:lvlJc w:val="left"/>
      <w:pPr>
        <w:ind w:left="3600" w:hanging="360"/>
      </w:pPr>
    </w:lvl>
    <w:lvl w:ilvl="5" w:tplc="4C165A06" w:tentative="1">
      <w:start w:val="1"/>
      <w:numFmt w:val="lowerRoman"/>
      <w:lvlText w:val="%6."/>
      <w:lvlJc w:val="right"/>
      <w:pPr>
        <w:ind w:left="4320" w:hanging="180"/>
      </w:pPr>
    </w:lvl>
    <w:lvl w:ilvl="6" w:tplc="19CE7AC6" w:tentative="1">
      <w:start w:val="1"/>
      <w:numFmt w:val="decimal"/>
      <w:lvlText w:val="%7."/>
      <w:lvlJc w:val="left"/>
      <w:pPr>
        <w:ind w:left="5040" w:hanging="360"/>
      </w:pPr>
    </w:lvl>
    <w:lvl w:ilvl="7" w:tplc="A5008300" w:tentative="1">
      <w:start w:val="1"/>
      <w:numFmt w:val="lowerLetter"/>
      <w:lvlText w:val="%8."/>
      <w:lvlJc w:val="left"/>
      <w:pPr>
        <w:ind w:left="5760" w:hanging="360"/>
      </w:pPr>
    </w:lvl>
    <w:lvl w:ilvl="8" w:tplc="2F2AA96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3CBAF866">
      <w:start w:val="1"/>
      <w:numFmt w:val="lowerLetter"/>
      <w:lvlText w:val="%1)"/>
      <w:lvlJc w:val="left"/>
      <w:pPr>
        <w:ind w:left="720" w:hanging="360"/>
      </w:pPr>
    </w:lvl>
    <w:lvl w:ilvl="1" w:tplc="E65CDCFA" w:tentative="1">
      <w:start w:val="1"/>
      <w:numFmt w:val="lowerLetter"/>
      <w:lvlText w:val="%2."/>
      <w:lvlJc w:val="left"/>
      <w:pPr>
        <w:ind w:left="1440" w:hanging="360"/>
      </w:pPr>
    </w:lvl>
    <w:lvl w:ilvl="2" w:tplc="E0AA797C" w:tentative="1">
      <w:start w:val="1"/>
      <w:numFmt w:val="lowerRoman"/>
      <w:lvlText w:val="%3."/>
      <w:lvlJc w:val="right"/>
      <w:pPr>
        <w:ind w:left="2160" w:hanging="180"/>
      </w:pPr>
    </w:lvl>
    <w:lvl w:ilvl="3" w:tplc="F3B2AFC6" w:tentative="1">
      <w:start w:val="1"/>
      <w:numFmt w:val="decimal"/>
      <w:lvlText w:val="%4."/>
      <w:lvlJc w:val="left"/>
      <w:pPr>
        <w:ind w:left="2880" w:hanging="360"/>
      </w:pPr>
    </w:lvl>
    <w:lvl w:ilvl="4" w:tplc="AD1EEC3C" w:tentative="1">
      <w:start w:val="1"/>
      <w:numFmt w:val="lowerLetter"/>
      <w:lvlText w:val="%5."/>
      <w:lvlJc w:val="left"/>
      <w:pPr>
        <w:ind w:left="3600" w:hanging="360"/>
      </w:pPr>
    </w:lvl>
    <w:lvl w:ilvl="5" w:tplc="688AD7D6" w:tentative="1">
      <w:start w:val="1"/>
      <w:numFmt w:val="lowerRoman"/>
      <w:lvlText w:val="%6."/>
      <w:lvlJc w:val="right"/>
      <w:pPr>
        <w:ind w:left="4320" w:hanging="180"/>
      </w:pPr>
    </w:lvl>
    <w:lvl w:ilvl="6" w:tplc="DAB61896" w:tentative="1">
      <w:start w:val="1"/>
      <w:numFmt w:val="decimal"/>
      <w:lvlText w:val="%7."/>
      <w:lvlJc w:val="left"/>
      <w:pPr>
        <w:ind w:left="5040" w:hanging="360"/>
      </w:pPr>
    </w:lvl>
    <w:lvl w:ilvl="7" w:tplc="74043AE4" w:tentative="1">
      <w:start w:val="1"/>
      <w:numFmt w:val="lowerLetter"/>
      <w:lvlText w:val="%8."/>
      <w:lvlJc w:val="left"/>
      <w:pPr>
        <w:ind w:left="5760" w:hanging="360"/>
      </w:pPr>
    </w:lvl>
    <w:lvl w:ilvl="8" w:tplc="C7886A6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741859C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3E1627C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C88B7D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A42B3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E8AC2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95A486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60EC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B26677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E840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CC349B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1664F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1E673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D8056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A0D98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1A6847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E8B3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10A69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06C97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A3F4516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A7C4EF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0887F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3A68A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3FC997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1AB4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470FE2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621BF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3384BF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20F00850">
      <w:start w:val="1"/>
      <w:numFmt w:val="decimal"/>
      <w:lvlText w:val="%1."/>
      <w:lvlJc w:val="left"/>
      <w:pPr>
        <w:ind w:left="1428" w:hanging="360"/>
      </w:pPr>
    </w:lvl>
    <w:lvl w:ilvl="1" w:tplc="451CAB1A" w:tentative="1">
      <w:start w:val="1"/>
      <w:numFmt w:val="lowerLetter"/>
      <w:lvlText w:val="%2."/>
      <w:lvlJc w:val="left"/>
      <w:pPr>
        <w:ind w:left="2148" w:hanging="360"/>
      </w:pPr>
    </w:lvl>
    <w:lvl w:ilvl="2" w:tplc="B70E19E2" w:tentative="1">
      <w:start w:val="1"/>
      <w:numFmt w:val="lowerRoman"/>
      <w:lvlText w:val="%3."/>
      <w:lvlJc w:val="right"/>
      <w:pPr>
        <w:ind w:left="2868" w:hanging="180"/>
      </w:pPr>
    </w:lvl>
    <w:lvl w:ilvl="3" w:tplc="46905ADE" w:tentative="1">
      <w:start w:val="1"/>
      <w:numFmt w:val="decimal"/>
      <w:lvlText w:val="%4."/>
      <w:lvlJc w:val="left"/>
      <w:pPr>
        <w:ind w:left="3588" w:hanging="360"/>
      </w:pPr>
    </w:lvl>
    <w:lvl w:ilvl="4" w:tplc="7D189ADC" w:tentative="1">
      <w:start w:val="1"/>
      <w:numFmt w:val="lowerLetter"/>
      <w:lvlText w:val="%5."/>
      <w:lvlJc w:val="left"/>
      <w:pPr>
        <w:ind w:left="4308" w:hanging="360"/>
      </w:pPr>
    </w:lvl>
    <w:lvl w:ilvl="5" w:tplc="9304A66E" w:tentative="1">
      <w:start w:val="1"/>
      <w:numFmt w:val="lowerRoman"/>
      <w:lvlText w:val="%6."/>
      <w:lvlJc w:val="right"/>
      <w:pPr>
        <w:ind w:left="5028" w:hanging="180"/>
      </w:pPr>
    </w:lvl>
    <w:lvl w:ilvl="6" w:tplc="59E64C9C" w:tentative="1">
      <w:start w:val="1"/>
      <w:numFmt w:val="decimal"/>
      <w:lvlText w:val="%7."/>
      <w:lvlJc w:val="left"/>
      <w:pPr>
        <w:ind w:left="5748" w:hanging="360"/>
      </w:pPr>
    </w:lvl>
    <w:lvl w:ilvl="7" w:tplc="57862A04" w:tentative="1">
      <w:start w:val="1"/>
      <w:numFmt w:val="lowerLetter"/>
      <w:lvlText w:val="%8."/>
      <w:lvlJc w:val="left"/>
      <w:pPr>
        <w:ind w:left="6468" w:hanging="360"/>
      </w:pPr>
    </w:lvl>
    <w:lvl w:ilvl="8" w:tplc="37984806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5CFA5D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C074D69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3805CB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BA405A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D1C61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A9652E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7ECDD2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6850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B562EF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D7FA3D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FACA2B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68C5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CCC3E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58EEB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6C8942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F7E141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E888E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F08A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AB80D28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4FC82F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DE065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96079C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72AA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1A398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7CBD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CEC83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182066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77685A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7048F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2E4E4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1E4F8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B044CD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28092D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71082E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ACBD2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E92CBA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6D2CB95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D980C5E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2DA46B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AE4B40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29C60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3B8883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970818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134211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DEA0D4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2E7A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11662"/>
    <w:rsid w:val="00122164"/>
    <w:rsid w:val="001233F9"/>
    <w:rsid w:val="00125A46"/>
    <w:rsid w:val="00127BCA"/>
    <w:rsid w:val="0013443F"/>
    <w:rsid w:val="0014675F"/>
    <w:rsid w:val="00151406"/>
    <w:rsid w:val="00152CF3"/>
    <w:rsid w:val="00154146"/>
    <w:rsid w:val="00154478"/>
    <w:rsid w:val="00182345"/>
    <w:rsid w:val="00183223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1F7033"/>
    <w:rsid w:val="002003F1"/>
    <w:rsid w:val="00200952"/>
    <w:rsid w:val="00207619"/>
    <w:rsid w:val="00212246"/>
    <w:rsid w:val="002127AA"/>
    <w:rsid w:val="00212F30"/>
    <w:rsid w:val="00213A12"/>
    <w:rsid w:val="00220B7E"/>
    <w:rsid w:val="00223CC9"/>
    <w:rsid w:val="00225590"/>
    <w:rsid w:val="0023147B"/>
    <w:rsid w:val="00231906"/>
    <w:rsid w:val="00231D29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0D9E"/>
    <w:rsid w:val="002A3075"/>
    <w:rsid w:val="002A4CCC"/>
    <w:rsid w:val="002C7E6A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3C30"/>
    <w:rsid w:val="00353F8A"/>
    <w:rsid w:val="003548D8"/>
    <w:rsid w:val="00354E25"/>
    <w:rsid w:val="00367809"/>
    <w:rsid w:val="003855B3"/>
    <w:rsid w:val="0039253F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4FB8"/>
    <w:rsid w:val="004F6C04"/>
    <w:rsid w:val="004F722E"/>
    <w:rsid w:val="00502166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5F68C7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4EC7"/>
    <w:rsid w:val="00736EA3"/>
    <w:rsid w:val="007427A0"/>
    <w:rsid w:val="00743682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0445C"/>
    <w:rsid w:val="00816E23"/>
    <w:rsid w:val="00821B2D"/>
    <w:rsid w:val="00821F16"/>
    <w:rsid w:val="00833AAF"/>
    <w:rsid w:val="00837B17"/>
    <w:rsid w:val="00842AAB"/>
    <w:rsid w:val="00852929"/>
    <w:rsid w:val="008562D7"/>
    <w:rsid w:val="00856C4B"/>
    <w:rsid w:val="0086097F"/>
    <w:rsid w:val="00865DDB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A4221"/>
    <w:rsid w:val="008B6ADE"/>
    <w:rsid w:val="008C16FF"/>
    <w:rsid w:val="008C71AD"/>
    <w:rsid w:val="008C76A7"/>
    <w:rsid w:val="008C7CE8"/>
    <w:rsid w:val="008D1709"/>
    <w:rsid w:val="008D1942"/>
    <w:rsid w:val="008D57A8"/>
    <w:rsid w:val="008E3B10"/>
    <w:rsid w:val="008F2D50"/>
    <w:rsid w:val="00900FA3"/>
    <w:rsid w:val="00902A1E"/>
    <w:rsid w:val="00906A61"/>
    <w:rsid w:val="0091064D"/>
    <w:rsid w:val="009234A7"/>
    <w:rsid w:val="00923E0D"/>
    <w:rsid w:val="00925F14"/>
    <w:rsid w:val="00931685"/>
    <w:rsid w:val="00931BDD"/>
    <w:rsid w:val="00935047"/>
    <w:rsid w:val="00936A75"/>
    <w:rsid w:val="00946B57"/>
    <w:rsid w:val="00947DF1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70DF6"/>
    <w:rsid w:val="00A74ECC"/>
    <w:rsid w:val="00A807AA"/>
    <w:rsid w:val="00A83C86"/>
    <w:rsid w:val="00A95E15"/>
    <w:rsid w:val="00A96708"/>
    <w:rsid w:val="00AA180B"/>
    <w:rsid w:val="00AA6DAB"/>
    <w:rsid w:val="00AB0636"/>
    <w:rsid w:val="00AB12A1"/>
    <w:rsid w:val="00AC0785"/>
    <w:rsid w:val="00AC29DD"/>
    <w:rsid w:val="00AD3941"/>
    <w:rsid w:val="00AE5994"/>
    <w:rsid w:val="00AF0845"/>
    <w:rsid w:val="00AF088E"/>
    <w:rsid w:val="00AF08BD"/>
    <w:rsid w:val="00AF2330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823E1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853"/>
    <w:rsid w:val="00C51E99"/>
    <w:rsid w:val="00C52901"/>
    <w:rsid w:val="00C53DD3"/>
    <w:rsid w:val="00C554A9"/>
    <w:rsid w:val="00C605AF"/>
    <w:rsid w:val="00C61D5E"/>
    <w:rsid w:val="00C646A0"/>
    <w:rsid w:val="00C70DB3"/>
    <w:rsid w:val="00C76365"/>
    <w:rsid w:val="00C767E0"/>
    <w:rsid w:val="00C76C31"/>
    <w:rsid w:val="00C80771"/>
    <w:rsid w:val="00C851AA"/>
    <w:rsid w:val="00C868A8"/>
    <w:rsid w:val="00C8750B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D095F"/>
    <w:rsid w:val="00CD4D23"/>
    <w:rsid w:val="00CE65C5"/>
    <w:rsid w:val="00CF041B"/>
    <w:rsid w:val="00CF35B4"/>
    <w:rsid w:val="00CF6C1E"/>
    <w:rsid w:val="00CF71A3"/>
    <w:rsid w:val="00CF7242"/>
    <w:rsid w:val="00CF7A81"/>
    <w:rsid w:val="00D04184"/>
    <w:rsid w:val="00D04A61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67586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35F"/>
    <w:rsid w:val="00E30923"/>
    <w:rsid w:val="00E31DDE"/>
    <w:rsid w:val="00E37406"/>
    <w:rsid w:val="00E45161"/>
    <w:rsid w:val="00E478FA"/>
    <w:rsid w:val="00E55FC3"/>
    <w:rsid w:val="00E61D3B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9590A"/>
    <w:rsid w:val="00E969C2"/>
    <w:rsid w:val="00EA1DDE"/>
    <w:rsid w:val="00EA44E0"/>
    <w:rsid w:val="00EA5F43"/>
    <w:rsid w:val="00EB0872"/>
    <w:rsid w:val="00EC2187"/>
    <w:rsid w:val="00EC65FE"/>
    <w:rsid w:val="00ED0708"/>
    <w:rsid w:val="00ED1C61"/>
    <w:rsid w:val="00EE318B"/>
    <w:rsid w:val="00EE3238"/>
    <w:rsid w:val="00EE58C7"/>
    <w:rsid w:val="00EF0402"/>
    <w:rsid w:val="00EF6A9D"/>
    <w:rsid w:val="00EF6B13"/>
    <w:rsid w:val="00EF71F8"/>
    <w:rsid w:val="00F03525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  <w:rsid w:val="036D7279"/>
    <w:rsid w:val="17DBF25D"/>
    <w:rsid w:val="4E9377E4"/>
    <w:rsid w:val="64D34E54"/>
    <w:rsid w:val="6861B82A"/>
    <w:rsid w:val="6CFA8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13443F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B56940EB8334865AC8ADC858C07BAC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A436778-934E-49BC-A70C-54DA261B50BE}"/>
      </w:docPartPr>
      <w:docPartBody>
        <w:p w:rsidR="0086097F" w:rsidRDefault="00052E7A" w:rsidP="0086097F">
          <w:pPr>
            <w:pStyle w:val="2B56940EB8334865AC8ADC858C07BACF"/>
          </w:pPr>
          <w:r>
            <w:rPr>
              <w:color w:val="FF0000"/>
            </w:rPr>
            <w:t>velg dato her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97F"/>
    <w:rsid w:val="00052E7A"/>
    <w:rsid w:val="001A7A69"/>
    <w:rsid w:val="001D4E7F"/>
    <w:rsid w:val="00327856"/>
    <w:rsid w:val="00483A58"/>
    <w:rsid w:val="004F4FB8"/>
    <w:rsid w:val="00507C7F"/>
    <w:rsid w:val="005F68C7"/>
    <w:rsid w:val="00624865"/>
    <w:rsid w:val="006D65A8"/>
    <w:rsid w:val="007427A0"/>
    <w:rsid w:val="0086097F"/>
    <w:rsid w:val="008A4221"/>
    <w:rsid w:val="00AF088E"/>
    <w:rsid w:val="00AF2330"/>
    <w:rsid w:val="00B9652A"/>
    <w:rsid w:val="00BE00DE"/>
    <w:rsid w:val="00C977BE"/>
    <w:rsid w:val="00CB0FF7"/>
    <w:rsid w:val="00D200B0"/>
    <w:rsid w:val="00E10E63"/>
    <w:rsid w:val="00E92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2B56940EB8334865AC8ADC858C07BACF">
    <w:name w:val="2B56940EB8334865AC8ADC858C07BACF"/>
    <w:rsid w:val="0086097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8D7184DCC03B3499A43F5CC3AF44194" ma:contentTypeVersion="3" ma:contentTypeDescription="Create a new document." ma:contentTypeScope="" ma:versionID="be0bbaeedb91b32763b5256b6407916f">
  <xsd:schema xmlns:xsd="http://www.w3.org/2001/XMLSchema" xmlns:xs="http://www.w3.org/2001/XMLSchema" xmlns:p="http://schemas.microsoft.com/office/2006/metadata/properties" xmlns:ns2="64fbdbb2-b925-422d-8785-974615327e04" targetNamespace="http://schemas.microsoft.com/office/2006/metadata/properties" ma:root="true" ma:fieldsID="918b5adc0a47ce466ec7e1de0b98c261" ns2:_="">
    <xsd:import namespace="64fbdbb2-b925-422d-8785-974615327e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fbdbb2-b925-422d-8785-974615327e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FB9BD7B-92F4-48B5-A1EA-1C7BF43535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fbdbb2-b925-422d-8785-974615327e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16</TotalTime>
  <Pages>3</Pages>
  <Words>453</Words>
  <Characters>2402</Characters>
  <Application>Microsoft Office Word</Application>
  <DocSecurity>0</DocSecurity>
  <Lines>20</Lines>
  <Paragraphs>5</Paragraphs>
  <ScaleCrop>false</ScaleCrop>
  <Company/>
  <LinksUpToDate>false</LinksUpToDate>
  <CharactersWithSpaces>2850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Tirill Hedel</cp:lastModifiedBy>
  <cp:revision>105</cp:revision>
  <dcterms:created xsi:type="dcterms:W3CDTF">2021-01-21T15:10:00Z</dcterms:created>
  <dcterms:modified xsi:type="dcterms:W3CDTF">2026-07-16T11:33:00Z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0x01010048D7184DCC03B3499A43F5CC3AF44194</vt:lpwstr>
  </property>
</Properties>
</file>